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A38" w:rsidRDefault="00ED7A38" w:rsidP="00ED7A38">
      <w:pPr>
        <w:widowControl/>
        <w:spacing w:line="520" w:lineRule="exact"/>
        <w:ind w:right="-17"/>
        <w:jc w:val="left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附件</w:t>
      </w:r>
      <w:r w:rsidR="00705A89">
        <w:rPr>
          <w:rFonts w:ascii="仿宋_GB2312" w:eastAsia="仿宋_GB2312" w:hAnsi="宋体" w:cs="仿宋_GB2312" w:hint="eastAsia"/>
          <w:sz w:val="32"/>
          <w:szCs w:val="32"/>
        </w:rPr>
        <w:t>一</w:t>
      </w:r>
      <w:r>
        <w:rPr>
          <w:rFonts w:ascii="仿宋_GB2312" w:eastAsia="仿宋_GB2312" w:hAnsi="宋体" w:cs="仿宋_GB2312" w:hint="eastAsia"/>
          <w:sz w:val="32"/>
          <w:szCs w:val="32"/>
        </w:rPr>
        <w:t>：</w:t>
      </w:r>
    </w:p>
    <w:p w:rsidR="00ED7A38" w:rsidRDefault="00ED7A38" w:rsidP="00ED7A38">
      <w:pPr>
        <w:widowControl/>
        <w:spacing w:line="520" w:lineRule="exact"/>
        <w:ind w:right="-17"/>
        <w:jc w:val="center"/>
        <w:rPr>
          <w:rFonts w:ascii="方正小标宋简体" w:eastAsia="方正小标宋简体" w:hAnsi="宋体" w:cs="仿宋_GB2312"/>
          <w:sz w:val="40"/>
          <w:szCs w:val="40"/>
        </w:rPr>
      </w:pPr>
      <w:r w:rsidRPr="00ED7A38">
        <w:rPr>
          <w:rFonts w:ascii="方正小标宋简体" w:eastAsia="方正小标宋简体" w:hAnsi="宋体" w:cs="仿宋_GB2312" w:hint="eastAsia"/>
          <w:sz w:val="40"/>
          <w:szCs w:val="40"/>
        </w:rPr>
        <w:t>赴台</w:t>
      </w:r>
      <w:r w:rsidR="009D62E4">
        <w:rPr>
          <w:rFonts w:ascii="方正小标宋简体" w:eastAsia="方正小标宋简体" w:hAnsi="宋体" w:cs="仿宋_GB2312" w:hint="eastAsia"/>
          <w:sz w:val="40"/>
          <w:szCs w:val="40"/>
        </w:rPr>
        <w:t>参与台湾大赛</w:t>
      </w:r>
      <w:r w:rsidRPr="00ED7A38">
        <w:rPr>
          <w:rFonts w:ascii="方正小标宋简体" w:eastAsia="方正小标宋简体" w:hAnsi="宋体" w:cs="仿宋_GB2312" w:hint="eastAsia"/>
          <w:sz w:val="40"/>
          <w:szCs w:val="40"/>
        </w:rPr>
        <w:t>人员登记表</w:t>
      </w:r>
    </w:p>
    <w:p w:rsidR="009D62E4" w:rsidRPr="009D62E4" w:rsidRDefault="009D62E4" w:rsidP="009D62E4">
      <w:pPr>
        <w:widowControl/>
        <w:ind w:right="-17"/>
        <w:jc w:val="center"/>
        <w:rPr>
          <w:rFonts w:ascii="方正小标宋简体" w:eastAsia="方正小标宋简体" w:hAnsi="宋体" w:cs="仿宋_GB2312"/>
          <w:sz w:val="18"/>
          <w:szCs w:val="18"/>
        </w:rPr>
      </w:pPr>
    </w:p>
    <w:tbl>
      <w:tblPr>
        <w:tblStyle w:val="a7"/>
        <w:tblW w:w="0" w:type="auto"/>
        <w:tblLook w:val="04A0"/>
      </w:tblPr>
      <w:tblGrid>
        <w:gridCol w:w="647"/>
        <w:gridCol w:w="2972"/>
        <w:gridCol w:w="1362"/>
        <w:gridCol w:w="904"/>
        <w:gridCol w:w="1477"/>
        <w:gridCol w:w="1677"/>
        <w:gridCol w:w="2835"/>
        <w:gridCol w:w="1984"/>
      </w:tblGrid>
      <w:tr w:rsidR="008D729B" w:rsidTr="008D729B">
        <w:trPr>
          <w:cnfStyle w:val="100000000000"/>
        </w:trPr>
        <w:tc>
          <w:tcPr>
            <w:tcW w:w="647" w:type="dxa"/>
            <w:vAlign w:val="center"/>
          </w:tcPr>
          <w:p w:rsidR="008D729B" w:rsidRPr="00ED7A38" w:rsidRDefault="008D729B" w:rsidP="00ED7A38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 w:rsidRPr="00ED7A38">
              <w:rPr>
                <w:rFonts w:ascii="楷体" w:eastAsia="楷体" w:hAnsi="楷体" w:cs="Times New Roman"/>
                <w:b/>
                <w:sz w:val="32"/>
                <w:szCs w:val="32"/>
              </w:rPr>
              <w:t>序号</w:t>
            </w:r>
          </w:p>
        </w:tc>
        <w:tc>
          <w:tcPr>
            <w:tcW w:w="2972" w:type="dxa"/>
            <w:vAlign w:val="center"/>
          </w:tcPr>
          <w:p w:rsidR="008D729B" w:rsidRPr="00ED7A38" w:rsidRDefault="008D729B" w:rsidP="00ED7A38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 w:rsidRPr="00ED7A38">
              <w:rPr>
                <w:rFonts w:ascii="楷体" w:eastAsia="楷体" w:hAnsi="楷体" w:cs="Times New Roman"/>
                <w:b/>
                <w:sz w:val="32"/>
                <w:szCs w:val="32"/>
              </w:rPr>
              <w:t>单位</w:t>
            </w:r>
          </w:p>
        </w:tc>
        <w:tc>
          <w:tcPr>
            <w:tcW w:w="1362" w:type="dxa"/>
            <w:vAlign w:val="center"/>
          </w:tcPr>
          <w:p w:rsidR="008D729B" w:rsidRPr="00ED7A38" w:rsidRDefault="008D729B" w:rsidP="00ED7A38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 w:rsidRPr="00ED7A38">
              <w:rPr>
                <w:rFonts w:ascii="楷体" w:eastAsia="楷体" w:hAnsi="楷体" w:cs="Times New Roman"/>
                <w:b/>
                <w:sz w:val="32"/>
                <w:szCs w:val="32"/>
              </w:rPr>
              <w:t>姓名</w:t>
            </w:r>
          </w:p>
        </w:tc>
        <w:tc>
          <w:tcPr>
            <w:tcW w:w="904" w:type="dxa"/>
            <w:vAlign w:val="center"/>
          </w:tcPr>
          <w:p w:rsidR="008D729B" w:rsidRPr="00ED7A38" w:rsidRDefault="008D729B" w:rsidP="00ED7A38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 w:rsidRPr="00ED7A38">
              <w:rPr>
                <w:rFonts w:ascii="楷体" w:eastAsia="楷体" w:hAnsi="楷体" w:cs="Times New Roman"/>
                <w:b/>
                <w:sz w:val="32"/>
                <w:szCs w:val="32"/>
              </w:rPr>
              <w:t>性别</w:t>
            </w:r>
          </w:p>
        </w:tc>
        <w:tc>
          <w:tcPr>
            <w:tcW w:w="1477" w:type="dxa"/>
            <w:vAlign w:val="center"/>
          </w:tcPr>
          <w:p w:rsidR="008D729B" w:rsidRPr="00ED7A38" w:rsidRDefault="008D729B" w:rsidP="00ED7A38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 w:rsidRPr="00ED7A38">
              <w:rPr>
                <w:rFonts w:ascii="楷体" w:eastAsia="楷体" w:hAnsi="楷体" w:cs="Times New Roman"/>
                <w:b/>
                <w:sz w:val="32"/>
                <w:szCs w:val="32"/>
              </w:rPr>
              <w:t>职务</w:t>
            </w:r>
          </w:p>
        </w:tc>
        <w:tc>
          <w:tcPr>
            <w:tcW w:w="1677" w:type="dxa"/>
            <w:vAlign w:val="center"/>
          </w:tcPr>
          <w:p w:rsidR="008D729B" w:rsidRPr="00ED7A38" w:rsidRDefault="008D729B" w:rsidP="00ED7A38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 w:rsidRPr="00ED7A38">
              <w:rPr>
                <w:rFonts w:ascii="楷体" w:eastAsia="楷体" w:hAnsi="楷体" w:cs="Times New Roman"/>
                <w:b/>
                <w:sz w:val="32"/>
                <w:szCs w:val="32"/>
              </w:rPr>
              <w:t>户籍地址</w:t>
            </w:r>
          </w:p>
        </w:tc>
        <w:tc>
          <w:tcPr>
            <w:tcW w:w="2835" w:type="dxa"/>
            <w:vAlign w:val="center"/>
          </w:tcPr>
          <w:p w:rsidR="008D729B" w:rsidRPr="00ED7A38" w:rsidRDefault="008D729B" w:rsidP="00ED7A38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>
              <w:rPr>
                <w:rFonts w:ascii="楷体" w:eastAsia="楷体" w:hAnsi="楷体" w:cs="Times New Roman"/>
                <w:b/>
                <w:sz w:val="32"/>
                <w:szCs w:val="32"/>
              </w:rPr>
              <w:t>手机号码</w:t>
            </w:r>
          </w:p>
        </w:tc>
        <w:tc>
          <w:tcPr>
            <w:tcW w:w="1984" w:type="dxa"/>
            <w:vAlign w:val="center"/>
          </w:tcPr>
          <w:p w:rsidR="008D729B" w:rsidRPr="00ED7A38" w:rsidRDefault="008D729B" w:rsidP="00ED7A38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 w:rsidRPr="00ED7A38">
              <w:rPr>
                <w:rFonts w:ascii="楷体" w:eastAsia="楷体" w:hAnsi="楷体" w:cs="Times New Roman"/>
                <w:b/>
                <w:sz w:val="32"/>
                <w:szCs w:val="32"/>
              </w:rPr>
              <w:t>备注</w:t>
            </w:r>
          </w:p>
        </w:tc>
      </w:tr>
      <w:tr w:rsidR="008D729B" w:rsidTr="008D729B">
        <w:tc>
          <w:tcPr>
            <w:tcW w:w="64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8D729B" w:rsidTr="008D729B">
        <w:tc>
          <w:tcPr>
            <w:tcW w:w="64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8D729B" w:rsidTr="008D729B">
        <w:tc>
          <w:tcPr>
            <w:tcW w:w="64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8D729B" w:rsidTr="008D729B">
        <w:tc>
          <w:tcPr>
            <w:tcW w:w="64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8D729B" w:rsidTr="008D729B">
        <w:tc>
          <w:tcPr>
            <w:tcW w:w="64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8D729B" w:rsidTr="008D729B">
        <w:tc>
          <w:tcPr>
            <w:tcW w:w="64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8D729B" w:rsidTr="008D729B">
        <w:tc>
          <w:tcPr>
            <w:tcW w:w="64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8D729B" w:rsidTr="008D729B">
        <w:tc>
          <w:tcPr>
            <w:tcW w:w="64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8D729B" w:rsidTr="008D729B">
        <w:tc>
          <w:tcPr>
            <w:tcW w:w="64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8D729B" w:rsidTr="008D729B">
        <w:tc>
          <w:tcPr>
            <w:tcW w:w="64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8D729B" w:rsidRDefault="008D729B" w:rsidP="00ED7A38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</w:tbl>
    <w:p w:rsidR="00ED7A38" w:rsidRDefault="009D62E4" w:rsidP="00ED7A38">
      <w:pPr>
        <w:widowControl/>
        <w:spacing w:line="520" w:lineRule="exact"/>
        <w:ind w:right="-17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注：请于</w:t>
      </w:r>
      <w:r w:rsidR="003C3C76">
        <w:rPr>
          <w:rFonts w:ascii="仿宋_GB2312" w:eastAsia="仿宋_GB2312" w:hAnsi="宋体" w:cs="Times New Roman" w:hint="eastAsia"/>
          <w:sz w:val="32"/>
          <w:szCs w:val="32"/>
        </w:rPr>
        <w:t>9</w:t>
      </w:r>
      <w:r w:rsidRPr="00C24447">
        <w:rPr>
          <w:rFonts w:ascii="仿宋_GB2312" w:eastAsia="仿宋_GB2312" w:hAnsi="宋体" w:cs="Times New Roman" w:hint="eastAsia"/>
          <w:sz w:val="32"/>
          <w:szCs w:val="32"/>
        </w:rPr>
        <w:t>月</w:t>
      </w:r>
      <w:r w:rsidR="003C3C76">
        <w:rPr>
          <w:rFonts w:ascii="仿宋_GB2312" w:eastAsia="仿宋_GB2312" w:hAnsi="宋体" w:cs="Times New Roman" w:hint="eastAsia"/>
          <w:sz w:val="32"/>
          <w:szCs w:val="32"/>
        </w:rPr>
        <w:t>9</w:t>
      </w:r>
      <w:r w:rsidRPr="00C24447">
        <w:rPr>
          <w:rFonts w:ascii="仿宋_GB2312" w:eastAsia="仿宋_GB2312" w:hAnsi="宋体" w:cs="Times New Roman" w:hint="eastAsia"/>
          <w:sz w:val="32"/>
          <w:szCs w:val="32"/>
        </w:rPr>
        <w:t>日前将</w:t>
      </w:r>
      <w:r>
        <w:rPr>
          <w:rFonts w:ascii="仿宋_GB2312" w:eastAsia="仿宋_GB2312" w:hAnsi="宋体" w:cs="Times New Roman" w:hint="eastAsia"/>
          <w:sz w:val="32"/>
          <w:szCs w:val="32"/>
        </w:rPr>
        <w:t>此表通过E-mail回传至大赛组委会。</w:t>
      </w:r>
    </w:p>
    <w:p w:rsidR="009D62E4" w:rsidRPr="009D62E4" w:rsidRDefault="009D62E4" w:rsidP="009D62E4">
      <w:pPr>
        <w:widowControl/>
        <w:spacing w:line="520" w:lineRule="exact"/>
        <w:ind w:right="-17" w:firstLineChars="200" w:firstLine="640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E-mail：</w:t>
      </w:r>
      <w:r w:rsidR="008C0F9E">
        <w:rPr>
          <w:rFonts w:ascii="仿宋_GB2312" w:eastAsia="仿宋_GB2312" w:cs="Times New Roman" w:hint="eastAsia"/>
          <w:sz w:val="32"/>
          <w:szCs w:val="32"/>
        </w:rPr>
        <w:t>42349935</w:t>
      </w:r>
      <w:r w:rsidR="008C0F9E" w:rsidRPr="003F0B6F">
        <w:rPr>
          <w:rFonts w:ascii="仿宋_GB2312" w:eastAsia="仿宋_GB2312" w:cs="Times New Roman" w:hint="eastAsia"/>
          <w:sz w:val="32"/>
          <w:szCs w:val="32"/>
        </w:rPr>
        <w:t>@</w:t>
      </w:r>
      <w:r w:rsidR="008C0F9E">
        <w:rPr>
          <w:rFonts w:ascii="仿宋_GB2312" w:eastAsia="仿宋_GB2312" w:cs="Times New Roman" w:hint="eastAsia"/>
          <w:sz w:val="32"/>
          <w:szCs w:val="32"/>
        </w:rPr>
        <w:t>qq</w:t>
      </w:r>
      <w:r w:rsidR="008C0F9E" w:rsidRPr="003F0B6F">
        <w:rPr>
          <w:rFonts w:ascii="仿宋_GB2312" w:eastAsia="仿宋_GB2312" w:cs="Times New Roman" w:hint="eastAsia"/>
          <w:sz w:val="32"/>
          <w:szCs w:val="32"/>
        </w:rPr>
        <w:t>.com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    </w:t>
      </w:r>
    </w:p>
    <w:sectPr w:rsidR="009D62E4" w:rsidRPr="009D62E4" w:rsidSect="00ED7A38">
      <w:footerReference w:type="default" r:id="rId6"/>
      <w:pgSz w:w="16838" w:h="11906" w:orient="landscape"/>
      <w:pgMar w:top="1531" w:right="1440" w:bottom="1531" w:left="136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49F" w:rsidRDefault="007B349F">
      <w:r>
        <w:separator/>
      </w:r>
    </w:p>
  </w:endnote>
  <w:endnote w:type="continuationSeparator" w:id="1">
    <w:p w:rsidR="007B349F" w:rsidRDefault="007B3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FKai-SB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36B" w:rsidRDefault="00F11415" w:rsidP="00193B04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636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C0F9E">
      <w:rPr>
        <w:rStyle w:val="a4"/>
        <w:noProof/>
      </w:rPr>
      <w:t>1</w:t>
    </w:r>
    <w:r>
      <w:rPr>
        <w:rStyle w:val="a4"/>
      </w:rPr>
      <w:fldChar w:fldCharType="end"/>
    </w:r>
  </w:p>
  <w:p w:rsidR="004B636B" w:rsidRDefault="004B636B">
    <w:pPr>
      <w:pStyle w:val="a3"/>
      <w:rPr>
        <w:rFonts w:cs="Times New Roman"/>
      </w:rPr>
    </w:pPr>
  </w:p>
  <w:p w:rsidR="004B636B" w:rsidRDefault="004B636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49F" w:rsidRDefault="007B349F">
      <w:r>
        <w:separator/>
      </w:r>
    </w:p>
  </w:footnote>
  <w:footnote w:type="continuationSeparator" w:id="1">
    <w:p w:rsidR="007B349F" w:rsidRDefault="007B34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0859"/>
    <w:rsid w:val="0000316B"/>
    <w:rsid w:val="00030824"/>
    <w:rsid w:val="00104B10"/>
    <w:rsid w:val="00193B04"/>
    <w:rsid w:val="001E4196"/>
    <w:rsid w:val="00207C8C"/>
    <w:rsid w:val="002156C7"/>
    <w:rsid w:val="00232EA4"/>
    <w:rsid w:val="0025513D"/>
    <w:rsid w:val="0026006F"/>
    <w:rsid w:val="002722BC"/>
    <w:rsid w:val="002760FE"/>
    <w:rsid w:val="002941ED"/>
    <w:rsid w:val="002A65CF"/>
    <w:rsid w:val="002B6151"/>
    <w:rsid w:val="002B62DE"/>
    <w:rsid w:val="002C18CD"/>
    <w:rsid w:val="002F7227"/>
    <w:rsid w:val="00330607"/>
    <w:rsid w:val="00334896"/>
    <w:rsid w:val="0034310D"/>
    <w:rsid w:val="00392CC5"/>
    <w:rsid w:val="00395E63"/>
    <w:rsid w:val="003C3C76"/>
    <w:rsid w:val="003F0B6F"/>
    <w:rsid w:val="003F6526"/>
    <w:rsid w:val="004110DF"/>
    <w:rsid w:val="00455882"/>
    <w:rsid w:val="004B636B"/>
    <w:rsid w:val="004B6647"/>
    <w:rsid w:val="004C1B0D"/>
    <w:rsid w:val="004D5606"/>
    <w:rsid w:val="004E09D1"/>
    <w:rsid w:val="004F4159"/>
    <w:rsid w:val="0051114F"/>
    <w:rsid w:val="005135E7"/>
    <w:rsid w:val="00523933"/>
    <w:rsid w:val="00543240"/>
    <w:rsid w:val="00576F97"/>
    <w:rsid w:val="005848F9"/>
    <w:rsid w:val="005B252D"/>
    <w:rsid w:val="005D16BA"/>
    <w:rsid w:val="005D18DA"/>
    <w:rsid w:val="005E66AC"/>
    <w:rsid w:val="005E75AA"/>
    <w:rsid w:val="005F7E36"/>
    <w:rsid w:val="006B4D4A"/>
    <w:rsid w:val="00705A89"/>
    <w:rsid w:val="007205AC"/>
    <w:rsid w:val="007306D0"/>
    <w:rsid w:val="0074042A"/>
    <w:rsid w:val="007474B7"/>
    <w:rsid w:val="00762099"/>
    <w:rsid w:val="007B349F"/>
    <w:rsid w:val="007B7F6F"/>
    <w:rsid w:val="007C51D9"/>
    <w:rsid w:val="007C5F66"/>
    <w:rsid w:val="007D4F66"/>
    <w:rsid w:val="007E4E9A"/>
    <w:rsid w:val="007E7248"/>
    <w:rsid w:val="007F322F"/>
    <w:rsid w:val="007F3D48"/>
    <w:rsid w:val="007F6394"/>
    <w:rsid w:val="00812C05"/>
    <w:rsid w:val="0084516B"/>
    <w:rsid w:val="008A0859"/>
    <w:rsid w:val="008A204E"/>
    <w:rsid w:val="008A3F66"/>
    <w:rsid w:val="008B69BA"/>
    <w:rsid w:val="008C0F9E"/>
    <w:rsid w:val="008D1BEB"/>
    <w:rsid w:val="008D1C44"/>
    <w:rsid w:val="008D729B"/>
    <w:rsid w:val="008E2534"/>
    <w:rsid w:val="00903CD0"/>
    <w:rsid w:val="00940EAB"/>
    <w:rsid w:val="009500F4"/>
    <w:rsid w:val="0095634E"/>
    <w:rsid w:val="0095687D"/>
    <w:rsid w:val="00957DA0"/>
    <w:rsid w:val="00983636"/>
    <w:rsid w:val="009850C2"/>
    <w:rsid w:val="009C21CA"/>
    <w:rsid w:val="009D62E4"/>
    <w:rsid w:val="009E4D61"/>
    <w:rsid w:val="00A22664"/>
    <w:rsid w:val="00A3690B"/>
    <w:rsid w:val="00A40AFD"/>
    <w:rsid w:val="00A45097"/>
    <w:rsid w:val="00AC2978"/>
    <w:rsid w:val="00AF555C"/>
    <w:rsid w:val="00AF7A65"/>
    <w:rsid w:val="00B11FA5"/>
    <w:rsid w:val="00B159FE"/>
    <w:rsid w:val="00B34154"/>
    <w:rsid w:val="00B40734"/>
    <w:rsid w:val="00B41B6F"/>
    <w:rsid w:val="00B57157"/>
    <w:rsid w:val="00B80F6E"/>
    <w:rsid w:val="00BC0B0F"/>
    <w:rsid w:val="00BE275D"/>
    <w:rsid w:val="00C0213C"/>
    <w:rsid w:val="00C24447"/>
    <w:rsid w:val="00C369C3"/>
    <w:rsid w:val="00C36D16"/>
    <w:rsid w:val="00C558AE"/>
    <w:rsid w:val="00C64D98"/>
    <w:rsid w:val="00C754F9"/>
    <w:rsid w:val="00CA6FC2"/>
    <w:rsid w:val="00CB0017"/>
    <w:rsid w:val="00CB56FB"/>
    <w:rsid w:val="00CD0E52"/>
    <w:rsid w:val="00CF7536"/>
    <w:rsid w:val="00D13021"/>
    <w:rsid w:val="00D25B67"/>
    <w:rsid w:val="00D31682"/>
    <w:rsid w:val="00D91799"/>
    <w:rsid w:val="00DA407A"/>
    <w:rsid w:val="00DC0C1D"/>
    <w:rsid w:val="00DE07B7"/>
    <w:rsid w:val="00DF76C7"/>
    <w:rsid w:val="00E90754"/>
    <w:rsid w:val="00EB4C10"/>
    <w:rsid w:val="00ED7A38"/>
    <w:rsid w:val="00F11415"/>
    <w:rsid w:val="00F13E7F"/>
    <w:rsid w:val="00F26DEF"/>
    <w:rsid w:val="00F66866"/>
    <w:rsid w:val="00F67D58"/>
    <w:rsid w:val="00F84946"/>
    <w:rsid w:val="00F9596D"/>
    <w:rsid w:val="00FF1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3B04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93B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semiHidden/>
    <w:locked/>
    <w:rsid w:val="00193B04"/>
    <w:rPr>
      <w:rFonts w:ascii="Calibri" w:eastAsia="宋体" w:hAnsi="Calibri" w:cs="Calibri"/>
      <w:kern w:val="2"/>
      <w:sz w:val="18"/>
      <w:szCs w:val="18"/>
      <w:lang w:val="en-US" w:eastAsia="zh-CN" w:bidi="ar-SA"/>
    </w:rPr>
  </w:style>
  <w:style w:type="character" w:styleId="a4">
    <w:name w:val="page number"/>
    <w:rsid w:val="00193B04"/>
    <w:rPr>
      <w:rFonts w:cs="Times New Roman"/>
    </w:rPr>
  </w:style>
  <w:style w:type="paragraph" w:customStyle="1" w:styleId="p0">
    <w:name w:val="p0"/>
    <w:basedOn w:val="a"/>
    <w:rsid w:val="00193B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5">
    <w:name w:val="Table Grid"/>
    <w:basedOn w:val="a1"/>
    <w:rsid w:val="007F322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rsid w:val="00D31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rsid w:val="00D31682"/>
    <w:rPr>
      <w:rFonts w:ascii="Calibri" w:hAnsi="Calibri" w:cs="Calibri"/>
      <w:kern w:val="2"/>
      <w:sz w:val="18"/>
      <w:szCs w:val="18"/>
    </w:rPr>
  </w:style>
  <w:style w:type="paragraph" w:customStyle="1" w:styleId="CharChar">
    <w:name w:val="Char Char"/>
    <w:basedOn w:val="a"/>
    <w:rsid w:val="005D16BA"/>
    <w:pPr>
      <w:widowControl/>
      <w:spacing w:after="160" w:line="240" w:lineRule="exact"/>
      <w:jc w:val="left"/>
    </w:pPr>
    <w:rPr>
      <w:rFonts w:ascii="Verdana" w:hAnsi="Verdana" w:cs="Times New Roman"/>
      <w:kern w:val="0"/>
      <w:sz w:val="20"/>
      <w:szCs w:val="20"/>
      <w:lang w:eastAsia="en-US"/>
    </w:rPr>
  </w:style>
  <w:style w:type="paragraph" w:customStyle="1" w:styleId="3">
    <w:name w:val="樣式3"/>
    <w:basedOn w:val="a"/>
    <w:uiPriority w:val="99"/>
    <w:rsid w:val="00A40AFD"/>
    <w:pPr>
      <w:jc w:val="left"/>
    </w:pPr>
    <w:rPr>
      <w:rFonts w:ascii="Times New Roman" w:eastAsia="DFKai-SB" w:hAnsi="Times New Roman" w:cs="Times New Roman"/>
      <w:sz w:val="28"/>
      <w:szCs w:val="28"/>
      <w:lang w:eastAsia="zh-TW"/>
    </w:rPr>
  </w:style>
  <w:style w:type="table" w:styleId="a7">
    <w:name w:val="Table Elegant"/>
    <w:basedOn w:val="a1"/>
    <w:rsid w:val="00ED7A38"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8">
    <w:name w:val="Hyperlink"/>
    <w:basedOn w:val="a0"/>
    <w:rsid w:val="009D62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esktop\&#20851;&#20110;&#36992;&#35831;&#36212;&#21488;&#21442;&#21152;&#8220;2014&#31532;19&#23626;&#21488;&#28286;&#22823;&#19987;&#26657;&#38498;&#20449;&#24687;&#24212;&#29992;&#26381;&#21153;&#21019;&#26032;&#31454;&#36187;&#8221;&#30340;&#36890;&#30693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关于邀请赴台参加“2014第19届台湾大专校院信息应用服务创新竞赛”的通知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>wxit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cp:lastPrinted>2016-08-31T06:50:00Z</cp:lastPrinted>
  <dcterms:created xsi:type="dcterms:W3CDTF">2016-03-01T01:28:00Z</dcterms:created>
  <dcterms:modified xsi:type="dcterms:W3CDTF">2016-09-01T01:24:00Z</dcterms:modified>
</cp:coreProperties>
</file>